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960" w:rsidRDefault="001F0960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 в июле 2020 года</w:t>
      </w:r>
    </w:p>
    <w:tbl>
      <w:tblPr>
        <w:tblW w:w="15986" w:type="dxa"/>
        <w:tblInd w:w="-1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51"/>
        <w:gridCol w:w="756"/>
        <w:gridCol w:w="1006"/>
        <w:gridCol w:w="803"/>
        <w:gridCol w:w="517"/>
        <w:gridCol w:w="518"/>
        <w:gridCol w:w="517"/>
        <w:gridCol w:w="675"/>
        <w:gridCol w:w="675"/>
        <w:gridCol w:w="660"/>
        <w:gridCol w:w="425"/>
        <w:gridCol w:w="425"/>
        <w:gridCol w:w="425"/>
        <w:gridCol w:w="499"/>
        <w:gridCol w:w="517"/>
        <w:gridCol w:w="675"/>
        <w:gridCol w:w="425"/>
        <w:gridCol w:w="495"/>
        <w:gridCol w:w="720"/>
        <w:gridCol w:w="627"/>
        <w:gridCol w:w="709"/>
        <w:gridCol w:w="1166"/>
      </w:tblGrid>
      <w:tr w:rsidR="001F0960" w:rsidTr="00B0390E">
        <w:tc>
          <w:tcPr>
            <w:tcW w:w="2751" w:type="dxa"/>
            <w:vMerge w:val="restart"/>
          </w:tcPr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56" w:type="dxa"/>
            <w:vMerge w:val="restart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57" w:type="dxa"/>
            <w:gridSpan w:val="16"/>
          </w:tcPr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2056" w:type="dxa"/>
            <w:gridSpan w:val="3"/>
          </w:tcPr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66" w:type="dxa"/>
          </w:tcPr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1F0960" w:rsidTr="00B0390E">
        <w:tc>
          <w:tcPr>
            <w:tcW w:w="2751" w:type="dxa"/>
            <w:vMerge/>
          </w:tcPr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030" w:type="dxa"/>
            <w:gridSpan w:val="5"/>
          </w:tcPr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610" w:type="dxa"/>
            <w:gridSpan w:val="5"/>
          </w:tcPr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11" w:type="dxa"/>
            <w:gridSpan w:val="5"/>
          </w:tcPr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720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36" w:type="dxa"/>
            <w:gridSpan w:val="2"/>
          </w:tcPr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166" w:type="dxa"/>
            <w:textDirection w:val="btLr"/>
          </w:tcPr>
          <w:p w:rsidR="001F0960" w:rsidRDefault="001F0960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1F0960" w:rsidTr="00B0390E">
        <w:trPr>
          <w:cantSplit/>
          <w:trHeight w:hRule="exact" w:val="1223"/>
        </w:trPr>
        <w:tc>
          <w:tcPr>
            <w:tcW w:w="2751" w:type="dxa"/>
            <w:vMerge/>
          </w:tcPr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/>
          </w:tcPr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17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518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517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75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75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660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425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99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17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675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25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495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720" w:type="dxa"/>
          </w:tcPr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7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9" w:type="dxa"/>
            <w:textDirection w:val="btLr"/>
            <w:vAlign w:val="center"/>
          </w:tcPr>
          <w:p w:rsidR="001F0960" w:rsidRDefault="001F09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166" w:type="dxa"/>
          </w:tcPr>
          <w:p w:rsidR="001F0960" w:rsidRDefault="001F0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F0960" w:rsidRPr="00A50122" w:rsidTr="00B0390E">
        <w:tc>
          <w:tcPr>
            <w:tcW w:w="2751" w:type="dxa"/>
          </w:tcPr>
          <w:p w:rsidR="001F0960" w:rsidRPr="00A50122" w:rsidRDefault="001F0960">
            <w:pPr>
              <w:pStyle w:val="Heading3"/>
              <w:snapToGrid w:val="0"/>
              <w:rPr>
                <w:b w:val="0"/>
                <w:sz w:val="24"/>
                <w:szCs w:val="24"/>
              </w:rPr>
            </w:pPr>
            <w:r w:rsidRPr="00A50122">
              <w:rPr>
                <w:b w:val="0"/>
                <w:i w:val="0"/>
                <w:sz w:val="24"/>
                <w:szCs w:val="24"/>
              </w:rPr>
              <w:t>Аксенихинское</w:t>
            </w:r>
          </w:p>
        </w:tc>
        <w:tc>
          <w:tcPr>
            <w:tcW w:w="756" w:type="dxa"/>
          </w:tcPr>
          <w:p w:rsidR="001F0960" w:rsidRPr="003F4E40" w:rsidRDefault="001F0960" w:rsidP="00C262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0960" w:rsidRPr="00A50122" w:rsidTr="00B0390E">
        <w:trPr>
          <w:trHeight w:val="355"/>
        </w:trPr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Веселовское</w:t>
            </w:r>
          </w:p>
        </w:tc>
        <w:tc>
          <w:tcPr>
            <w:tcW w:w="756" w:type="dxa"/>
          </w:tcPr>
          <w:p w:rsidR="001F0960" w:rsidRPr="003F4E40" w:rsidRDefault="001F0960" w:rsidP="00C262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0960" w:rsidRPr="00A50122" w:rsidTr="00B0390E">
        <w:trPr>
          <w:trHeight w:val="363"/>
        </w:trPr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Зубковское</w:t>
            </w:r>
          </w:p>
        </w:tc>
        <w:tc>
          <w:tcPr>
            <w:tcW w:w="756" w:type="dxa"/>
          </w:tcPr>
          <w:p w:rsidR="001F0960" w:rsidRPr="000902D6" w:rsidRDefault="001F0960" w:rsidP="006E189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0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1F0960" w:rsidRPr="000902D6" w:rsidRDefault="001F0960" w:rsidP="006E18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0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1F0960" w:rsidRPr="000902D6" w:rsidRDefault="001F0960" w:rsidP="006E18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0902D6" w:rsidRDefault="001F0960" w:rsidP="006E18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0902D6" w:rsidRDefault="001F0960" w:rsidP="006E18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0902D6" w:rsidRDefault="001F0960" w:rsidP="006E18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0902D6" w:rsidRDefault="001F0960" w:rsidP="006E18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0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5" w:type="dxa"/>
          </w:tcPr>
          <w:p w:rsidR="001F0960" w:rsidRPr="000902D6" w:rsidRDefault="001F0960" w:rsidP="006E18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0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0" w:type="dxa"/>
          </w:tcPr>
          <w:p w:rsidR="001F0960" w:rsidRPr="000902D6" w:rsidRDefault="001F0960" w:rsidP="006E18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0902D6" w:rsidRDefault="001F0960" w:rsidP="006E18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0902D6" w:rsidRDefault="001F0960" w:rsidP="006E18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0902D6" w:rsidRDefault="001F0960" w:rsidP="006E18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0902D6" w:rsidRDefault="001F0960" w:rsidP="006E18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0902D6" w:rsidRDefault="001F0960" w:rsidP="006E18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0902D6" w:rsidRDefault="001F0960" w:rsidP="006E18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02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0960" w:rsidRPr="00A50122" w:rsidTr="00B0390E"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Казанакское</w:t>
            </w:r>
          </w:p>
        </w:tc>
        <w:tc>
          <w:tcPr>
            <w:tcW w:w="756" w:type="dxa"/>
          </w:tcPr>
          <w:p w:rsidR="001F0960" w:rsidRPr="00A50122" w:rsidRDefault="001F0960" w:rsidP="00C262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1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0960" w:rsidRPr="00A50122" w:rsidTr="00B0390E"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Кайгородское</w:t>
            </w:r>
          </w:p>
        </w:tc>
        <w:tc>
          <w:tcPr>
            <w:tcW w:w="756" w:type="dxa"/>
          </w:tcPr>
          <w:p w:rsidR="001F0960" w:rsidRPr="00A50122" w:rsidRDefault="001F0960" w:rsidP="00C262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1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0960" w:rsidRPr="00A50122" w:rsidTr="00B0390E"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Колыбельское</w:t>
            </w:r>
          </w:p>
        </w:tc>
        <w:tc>
          <w:tcPr>
            <w:tcW w:w="756" w:type="dxa"/>
          </w:tcPr>
          <w:p w:rsidR="001F0960" w:rsidRPr="003F4E40" w:rsidRDefault="001F0960" w:rsidP="009B189B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3F4E40" w:rsidRDefault="001F0960" w:rsidP="009B18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0960" w:rsidRPr="00A50122" w:rsidTr="00B0390E"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Коневское</w:t>
            </w:r>
          </w:p>
        </w:tc>
        <w:tc>
          <w:tcPr>
            <w:tcW w:w="756" w:type="dxa"/>
          </w:tcPr>
          <w:p w:rsidR="001F0960" w:rsidRPr="003F4E40" w:rsidRDefault="001F0960" w:rsidP="00C262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0960" w:rsidRPr="00A50122" w:rsidTr="00B0390E"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Р.п. Краснозерское</w:t>
            </w:r>
          </w:p>
        </w:tc>
        <w:tc>
          <w:tcPr>
            <w:tcW w:w="756" w:type="dxa"/>
          </w:tcPr>
          <w:p w:rsidR="001F0960" w:rsidRPr="003F4E40" w:rsidRDefault="001F0960" w:rsidP="00C262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006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03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8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60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0960" w:rsidRPr="00A50122" w:rsidTr="00B0390E"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Лобинское</w:t>
            </w:r>
          </w:p>
        </w:tc>
        <w:tc>
          <w:tcPr>
            <w:tcW w:w="756" w:type="dxa"/>
          </w:tcPr>
          <w:p w:rsidR="001F0960" w:rsidRPr="003F4E40" w:rsidRDefault="001F0960" w:rsidP="00C262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0960" w:rsidRPr="00A50122" w:rsidTr="00B0390E"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Лотошанское</w:t>
            </w:r>
          </w:p>
        </w:tc>
        <w:tc>
          <w:tcPr>
            <w:tcW w:w="756" w:type="dxa"/>
          </w:tcPr>
          <w:p w:rsidR="001F0960" w:rsidRPr="00A50122" w:rsidRDefault="001F0960" w:rsidP="00C262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1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0960" w:rsidRPr="00A50122" w:rsidTr="00B0390E"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Майское</w:t>
            </w:r>
          </w:p>
        </w:tc>
        <w:tc>
          <w:tcPr>
            <w:tcW w:w="756" w:type="dxa"/>
          </w:tcPr>
          <w:p w:rsidR="001F0960" w:rsidRPr="00A50122" w:rsidRDefault="001F0960" w:rsidP="00C262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1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0960" w:rsidRPr="00A50122" w:rsidTr="00B0390E"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Мохнатологовское</w:t>
            </w:r>
          </w:p>
        </w:tc>
        <w:tc>
          <w:tcPr>
            <w:tcW w:w="756" w:type="dxa"/>
          </w:tcPr>
          <w:p w:rsidR="001F0960" w:rsidRPr="00A50122" w:rsidRDefault="001F0960" w:rsidP="00C262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1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0960" w:rsidRPr="00A50122" w:rsidTr="00B0390E"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Нижнечеремошинское</w:t>
            </w:r>
          </w:p>
        </w:tc>
        <w:tc>
          <w:tcPr>
            <w:tcW w:w="756" w:type="dxa"/>
          </w:tcPr>
          <w:p w:rsidR="001F0960" w:rsidRPr="003F4E40" w:rsidRDefault="001F0960" w:rsidP="00C262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0960" w:rsidRPr="00A50122" w:rsidTr="00B0390E"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Октябрьское</w:t>
            </w:r>
          </w:p>
        </w:tc>
        <w:tc>
          <w:tcPr>
            <w:tcW w:w="756" w:type="dxa"/>
          </w:tcPr>
          <w:p w:rsidR="001F0960" w:rsidRPr="00A50122" w:rsidRDefault="001F0960" w:rsidP="00C262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1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0960" w:rsidRPr="00A50122" w:rsidTr="00B0390E">
        <w:trPr>
          <w:trHeight w:val="364"/>
        </w:trPr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Орехово-Логовское</w:t>
            </w:r>
          </w:p>
        </w:tc>
        <w:tc>
          <w:tcPr>
            <w:tcW w:w="756" w:type="dxa"/>
          </w:tcPr>
          <w:p w:rsidR="001F0960" w:rsidRPr="003F4E40" w:rsidRDefault="001F0960" w:rsidP="00C262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0960" w:rsidRPr="00A50122" w:rsidTr="00B0390E"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Половинское</w:t>
            </w:r>
          </w:p>
        </w:tc>
        <w:tc>
          <w:tcPr>
            <w:tcW w:w="756" w:type="dxa"/>
          </w:tcPr>
          <w:p w:rsidR="001F0960" w:rsidRPr="00A50122" w:rsidRDefault="001F0960" w:rsidP="00C262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01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0960" w:rsidRPr="00A50122" w:rsidTr="00B0390E">
        <w:trPr>
          <w:trHeight w:val="379"/>
        </w:trPr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Полойское</w:t>
            </w:r>
          </w:p>
        </w:tc>
        <w:tc>
          <w:tcPr>
            <w:tcW w:w="756" w:type="dxa"/>
          </w:tcPr>
          <w:p w:rsidR="001F0960" w:rsidRPr="003F4E40" w:rsidRDefault="001F0960" w:rsidP="00C262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3F4E40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E4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0960" w:rsidRPr="00A50122" w:rsidTr="00B0390E"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Садовское</w:t>
            </w:r>
          </w:p>
        </w:tc>
        <w:tc>
          <w:tcPr>
            <w:tcW w:w="756" w:type="dxa"/>
          </w:tcPr>
          <w:p w:rsidR="001F0960" w:rsidRPr="00A50122" w:rsidRDefault="001F0960" w:rsidP="00C262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1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F0960" w:rsidRPr="00A50122" w:rsidTr="00B0390E">
        <w:tc>
          <w:tcPr>
            <w:tcW w:w="2751" w:type="dxa"/>
          </w:tcPr>
          <w:p w:rsidR="001F0960" w:rsidRPr="00A50122" w:rsidRDefault="001F0960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Светловское</w:t>
            </w:r>
          </w:p>
        </w:tc>
        <w:tc>
          <w:tcPr>
            <w:tcW w:w="756" w:type="dxa"/>
          </w:tcPr>
          <w:p w:rsidR="001F0960" w:rsidRPr="00A50122" w:rsidRDefault="001F0960" w:rsidP="00C262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2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1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0960" w:rsidRPr="00A50122" w:rsidTr="00B0390E">
        <w:trPr>
          <w:trHeight w:val="57"/>
        </w:trPr>
        <w:tc>
          <w:tcPr>
            <w:tcW w:w="2751" w:type="dxa"/>
          </w:tcPr>
          <w:p w:rsidR="001F0960" w:rsidRPr="00A50122" w:rsidRDefault="001F0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122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1F0960" w:rsidRPr="00A50122" w:rsidRDefault="001F0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5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00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03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8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6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2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12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F0960" w:rsidRPr="00A50122" w:rsidTr="00B0390E">
        <w:tc>
          <w:tcPr>
            <w:tcW w:w="2751" w:type="dxa"/>
          </w:tcPr>
          <w:p w:rsidR="001F0960" w:rsidRPr="00A50122" w:rsidRDefault="001F0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122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1F0960" w:rsidRPr="00A50122" w:rsidRDefault="001F09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122">
              <w:rPr>
                <w:rFonts w:ascii="Times New Roman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75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00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803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8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66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7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42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5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27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1F0960" w:rsidRPr="00A50122" w:rsidRDefault="001F0960" w:rsidP="00C262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</w:tr>
    </w:tbl>
    <w:p w:rsidR="001F0960" w:rsidRPr="00A50122" w:rsidRDefault="001F0960">
      <w:pPr>
        <w:jc w:val="center"/>
        <w:rPr>
          <w:rFonts w:ascii="Times New Roman" w:hAnsi="Times New Roman"/>
        </w:rPr>
      </w:pPr>
    </w:p>
    <w:sectPr w:rsidR="001F0960" w:rsidRPr="00A50122" w:rsidSect="000003C2">
      <w:pgSz w:w="16838" w:h="11906" w:orient="landscape"/>
      <w:pgMar w:top="567" w:right="851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3C2"/>
    <w:rsid w:val="000003C2"/>
    <w:rsid w:val="00000B20"/>
    <w:rsid w:val="00016EEB"/>
    <w:rsid w:val="000239B8"/>
    <w:rsid w:val="00033E56"/>
    <w:rsid w:val="000375C2"/>
    <w:rsid w:val="00046033"/>
    <w:rsid w:val="00064823"/>
    <w:rsid w:val="000902D6"/>
    <w:rsid w:val="00090A57"/>
    <w:rsid w:val="0009136A"/>
    <w:rsid w:val="000C21AC"/>
    <w:rsid w:val="000F15EE"/>
    <w:rsid w:val="000F6222"/>
    <w:rsid w:val="000F6818"/>
    <w:rsid w:val="00177490"/>
    <w:rsid w:val="001C6803"/>
    <w:rsid w:val="001D6C30"/>
    <w:rsid w:val="001E07E8"/>
    <w:rsid w:val="001F0960"/>
    <w:rsid w:val="00224D44"/>
    <w:rsid w:val="002677A3"/>
    <w:rsid w:val="002A2A95"/>
    <w:rsid w:val="002B55A4"/>
    <w:rsid w:val="002D2BEC"/>
    <w:rsid w:val="002D3AE4"/>
    <w:rsid w:val="002E7D4D"/>
    <w:rsid w:val="00305094"/>
    <w:rsid w:val="00345383"/>
    <w:rsid w:val="00365775"/>
    <w:rsid w:val="0036799C"/>
    <w:rsid w:val="003734E7"/>
    <w:rsid w:val="003C0136"/>
    <w:rsid w:val="003C2F54"/>
    <w:rsid w:val="003C58BD"/>
    <w:rsid w:val="003F4E40"/>
    <w:rsid w:val="003F6BEC"/>
    <w:rsid w:val="00411BE8"/>
    <w:rsid w:val="00415743"/>
    <w:rsid w:val="00433BB1"/>
    <w:rsid w:val="00464B21"/>
    <w:rsid w:val="00485018"/>
    <w:rsid w:val="004A12BF"/>
    <w:rsid w:val="004A5835"/>
    <w:rsid w:val="004A767B"/>
    <w:rsid w:val="004C323E"/>
    <w:rsid w:val="004C3439"/>
    <w:rsid w:val="00527540"/>
    <w:rsid w:val="0053200E"/>
    <w:rsid w:val="00546583"/>
    <w:rsid w:val="00561E31"/>
    <w:rsid w:val="005669EA"/>
    <w:rsid w:val="005709EB"/>
    <w:rsid w:val="00570C06"/>
    <w:rsid w:val="00576791"/>
    <w:rsid w:val="005858DD"/>
    <w:rsid w:val="005926D3"/>
    <w:rsid w:val="005955C7"/>
    <w:rsid w:val="005C491D"/>
    <w:rsid w:val="005C4C72"/>
    <w:rsid w:val="005F417A"/>
    <w:rsid w:val="00605E6F"/>
    <w:rsid w:val="006075BF"/>
    <w:rsid w:val="0061013A"/>
    <w:rsid w:val="00612B75"/>
    <w:rsid w:val="00656B52"/>
    <w:rsid w:val="006778A4"/>
    <w:rsid w:val="00683B15"/>
    <w:rsid w:val="006A232B"/>
    <w:rsid w:val="006D2D23"/>
    <w:rsid w:val="006E1894"/>
    <w:rsid w:val="006F7B0B"/>
    <w:rsid w:val="0073453F"/>
    <w:rsid w:val="00734E7D"/>
    <w:rsid w:val="00773A00"/>
    <w:rsid w:val="007A5ED5"/>
    <w:rsid w:val="007B7A3B"/>
    <w:rsid w:val="007E2F33"/>
    <w:rsid w:val="00805FEB"/>
    <w:rsid w:val="00821504"/>
    <w:rsid w:val="00827E85"/>
    <w:rsid w:val="00841D22"/>
    <w:rsid w:val="00845026"/>
    <w:rsid w:val="0085042D"/>
    <w:rsid w:val="008534A7"/>
    <w:rsid w:val="00873CFA"/>
    <w:rsid w:val="00890342"/>
    <w:rsid w:val="008C367F"/>
    <w:rsid w:val="008C5276"/>
    <w:rsid w:val="008E6A21"/>
    <w:rsid w:val="009B16F0"/>
    <w:rsid w:val="009B189B"/>
    <w:rsid w:val="009C241B"/>
    <w:rsid w:val="00A00B5B"/>
    <w:rsid w:val="00A121A7"/>
    <w:rsid w:val="00A44EC9"/>
    <w:rsid w:val="00A50122"/>
    <w:rsid w:val="00A94931"/>
    <w:rsid w:val="00AB3856"/>
    <w:rsid w:val="00AC4EA9"/>
    <w:rsid w:val="00AC748A"/>
    <w:rsid w:val="00AD0494"/>
    <w:rsid w:val="00AD2F92"/>
    <w:rsid w:val="00AF7155"/>
    <w:rsid w:val="00B0390E"/>
    <w:rsid w:val="00B06BCB"/>
    <w:rsid w:val="00B248E8"/>
    <w:rsid w:val="00B6400F"/>
    <w:rsid w:val="00B64A1A"/>
    <w:rsid w:val="00B84FE9"/>
    <w:rsid w:val="00B87A54"/>
    <w:rsid w:val="00BC5910"/>
    <w:rsid w:val="00BD0EF4"/>
    <w:rsid w:val="00BD4A7D"/>
    <w:rsid w:val="00C256B0"/>
    <w:rsid w:val="00C262B6"/>
    <w:rsid w:val="00C55DAB"/>
    <w:rsid w:val="00C944C2"/>
    <w:rsid w:val="00C963A1"/>
    <w:rsid w:val="00C966DC"/>
    <w:rsid w:val="00CA3293"/>
    <w:rsid w:val="00CA350F"/>
    <w:rsid w:val="00CA6F2D"/>
    <w:rsid w:val="00CC4768"/>
    <w:rsid w:val="00CE2BC4"/>
    <w:rsid w:val="00D16E00"/>
    <w:rsid w:val="00D63EA0"/>
    <w:rsid w:val="00D92DC2"/>
    <w:rsid w:val="00D93004"/>
    <w:rsid w:val="00D9450D"/>
    <w:rsid w:val="00DC10AB"/>
    <w:rsid w:val="00E03437"/>
    <w:rsid w:val="00E04457"/>
    <w:rsid w:val="00E17142"/>
    <w:rsid w:val="00E416E5"/>
    <w:rsid w:val="00E43F44"/>
    <w:rsid w:val="00E63D61"/>
    <w:rsid w:val="00E65046"/>
    <w:rsid w:val="00E90B59"/>
    <w:rsid w:val="00EA6B65"/>
    <w:rsid w:val="00EB207F"/>
    <w:rsid w:val="00EB3FDC"/>
    <w:rsid w:val="00EF6884"/>
    <w:rsid w:val="00EF7660"/>
    <w:rsid w:val="00F15496"/>
    <w:rsid w:val="00F207FF"/>
    <w:rsid w:val="00F20E0A"/>
    <w:rsid w:val="00F51874"/>
    <w:rsid w:val="00F523D4"/>
    <w:rsid w:val="00F64012"/>
    <w:rsid w:val="00F95F5B"/>
    <w:rsid w:val="00FA3F78"/>
    <w:rsid w:val="00FA5A74"/>
    <w:rsid w:val="00FB7869"/>
    <w:rsid w:val="00FC2445"/>
    <w:rsid w:val="00FF1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91D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5C491D"/>
    <w:pPr>
      <w:keepNext/>
      <w:suppressAutoHyphens/>
      <w:spacing w:after="0" w:line="240" w:lineRule="auto"/>
      <w:jc w:val="both"/>
      <w:outlineLvl w:val="2"/>
    </w:pPr>
    <w:rPr>
      <w:rFonts w:ascii="Times New Roman" w:hAnsi="Times New Roman"/>
      <w:b/>
      <w:i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C491D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WW8Num1z1">
    <w:name w:val="WW8Num1z1"/>
    <w:uiPriority w:val="99"/>
    <w:rsid w:val="005C491D"/>
  </w:style>
  <w:style w:type="character" w:customStyle="1" w:styleId="BalloonTextChar">
    <w:name w:val="Balloon Text Char"/>
    <w:uiPriority w:val="99"/>
    <w:semiHidden/>
    <w:locked/>
    <w:rsid w:val="005C491D"/>
    <w:rPr>
      <w:rFonts w:ascii="Times New Roman" w:hAnsi="Times New Roman"/>
      <w:sz w:val="2"/>
      <w:lang w:eastAsia="en-US"/>
    </w:rPr>
  </w:style>
  <w:style w:type="character" w:customStyle="1" w:styleId="ListLabel1">
    <w:name w:val="ListLabel 1"/>
    <w:uiPriority w:val="99"/>
    <w:rsid w:val="000003C2"/>
  </w:style>
  <w:style w:type="character" w:customStyle="1" w:styleId="ListLabel2">
    <w:name w:val="ListLabel 2"/>
    <w:uiPriority w:val="99"/>
    <w:rsid w:val="000003C2"/>
  </w:style>
  <w:style w:type="character" w:customStyle="1" w:styleId="ListLabel3">
    <w:name w:val="ListLabel 3"/>
    <w:uiPriority w:val="99"/>
    <w:rsid w:val="000003C2"/>
    <w:rPr>
      <w:sz w:val="24"/>
    </w:rPr>
  </w:style>
  <w:style w:type="character" w:customStyle="1" w:styleId="ListLabel4">
    <w:name w:val="ListLabel 4"/>
    <w:uiPriority w:val="99"/>
    <w:rsid w:val="000003C2"/>
  </w:style>
  <w:style w:type="character" w:customStyle="1" w:styleId="ListLabel5">
    <w:name w:val="ListLabel 5"/>
    <w:uiPriority w:val="99"/>
    <w:rsid w:val="000003C2"/>
  </w:style>
  <w:style w:type="character" w:customStyle="1" w:styleId="ListLabel6">
    <w:name w:val="ListLabel 6"/>
    <w:uiPriority w:val="99"/>
    <w:rsid w:val="000003C2"/>
  </w:style>
  <w:style w:type="character" w:customStyle="1" w:styleId="ListLabel7">
    <w:name w:val="ListLabel 7"/>
    <w:uiPriority w:val="99"/>
    <w:rsid w:val="000003C2"/>
  </w:style>
  <w:style w:type="character" w:customStyle="1" w:styleId="ListLabel8">
    <w:name w:val="ListLabel 8"/>
    <w:uiPriority w:val="99"/>
    <w:rsid w:val="000003C2"/>
  </w:style>
  <w:style w:type="character" w:customStyle="1" w:styleId="ListLabel9">
    <w:name w:val="ListLabel 9"/>
    <w:uiPriority w:val="99"/>
    <w:rsid w:val="000003C2"/>
  </w:style>
  <w:style w:type="paragraph" w:customStyle="1" w:styleId="a">
    <w:name w:val="Заголовок"/>
    <w:basedOn w:val="Normal"/>
    <w:next w:val="BodyText"/>
    <w:uiPriority w:val="99"/>
    <w:rsid w:val="000003C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003C2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241B"/>
    <w:rPr>
      <w:rFonts w:cs="Times New Roman"/>
      <w:lang w:eastAsia="en-US"/>
    </w:rPr>
  </w:style>
  <w:style w:type="paragraph" w:styleId="List">
    <w:name w:val="List"/>
    <w:basedOn w:val="BodyText"/>
    <w:uiPriority w:val="99"/>
    <w:rsid w:val="000003C2"/>
    <w:rPr>
      <w:rFonts w:cs="Mangal"/>
    </w:rPr>
  </w:style>
  <w:style w:type="paragraph" w:styleId="Caption">
    <w:name w:val="caption"/>
    <w:basedOn w:val="Normal"/>
    <w:uiPriority w:val="99"/>
    <w:qFormat/>
    <w:rsid w:val="000003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C491D"/>
    <w:pPr>
      <w:ind w:left="220" w:hanging="220"/>
    </w:pPr>
  </w:style>
  <w:style w:type="paragraph" w:styleId="IndexHeading">
    <w:name w:val="index heading"/>
    <w:basedOn w:val="Normal"/>
    <w:uiPriority w:val="99"/>
    <w:rsid w:val="000003C2"/>
    <w:pPr>
      <w:suppressLineNumbers/>
    </w:pPr>
    <w:rPr>
      <w:rFonts w:cs="Mangal"/>
    </w:rPr>
  </w:style>
  <w:style w:type="paragraph" w:styleId="NoSpacing">
    <w:name w:val="No Spacing"/>
    <w:uiPriority w:val="99"/>
    <w:qFormat/>
    <w:rsid w:val="005C491D"/>
    <w:rPr>
      <w:lang w:eastAsia="en-US"/>
    </w:rPr>
  </w:style>
  <w:style w:type="paragraph" w:styleId="BalloonText">
    <w:name w:val="Balloon Text"/>
    <w:basedOn w:val="Normal"/>
    <w:link w:val="BalloonTextChar1"/>
    <w:uiPriority w:val="99"/>
    <w:semiHidden/>
    <w:rsid w:val="005C491D"/>
    <w:rPr>
      <w:rFonts w:ascii="Times New Roman" w:hAnsi="Times New Roman"/>
      <w:sz w:val="2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9C241B"/>
    <w:rPr>
      <w:rFonts w:ascii="Times New Roman" w:hAnsi="Times New Roman" w:cs="Times New Roman"/>
      <w:sz w:val="2"/>
      <w:lang w:eastAsia="en-US"/>
    </w:rPr>
  </w:style>
  <w:style w:type="table" w:styleId="TableGrid">
    <w:name w:val="Table Grid"/>
    <w:basedOn w:val="TableNormal"/>
    <w:uiPriority w:val="99"/>
    <w:rsid w:val="005C49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741</TotalTime>
  <Pages>2</Pages>
  <Words>267</Words>
  <Characters>1522</Characters>
  <Application>Microsoft Office Outlook</Application>
  <DocSecurity>0</DocSecurity>
  <Lines>0</Lines>
  <Paragraphs>0</Paragraphs>
  <ScaleCrop>false</ScaleCrop>
  <Company>АГНОиПНО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2020года</dc:title>
  <dc:subject/>
  <dc:creator>Карпук Василий Тимофеевич</dc:creator>
  <cp:keywords/>
  <dc:description/>
  <cp:lastModifiedBy>Ирина</cp:lastModifiedBy>
  <cp:revision>59</cp:revision>
  <cp:lastPrinted>2020-07-31T09:07:00Z</cp:lastPrinted>
  <dcterms:created xsi:type="dcterms:W3CDTF">2020-01-31T11:46:00Z</dcterms:created>
  <dcterms:modified xsi:type="dcterms:W3CDTF">2020-08-03T09:40:00Z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АГНОиПНО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